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66C" w:rsidRDefault="009F166C" w:rsidP="004C4283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Приложение 1</w:t>
      </w:r>
    </w:p>
    <w:p w:rsidR="009F166C" w:rsidRDefault="009F166C" w:rsidP="004C4283">
      <w:pPr>
        <w:tabs>
          <w:tab w:val="left" w:pos="12980"/>
        </w:tabs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к решению                                                                 </w:t>
      </w:r>
    </w:p>
    <w:p w:rsidR="009F166C" w:rsidRDefault="009F166C" w:rsidP="004C4283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от 28.05.2013 №63</w:t>
      </w:r>
    </w:p>
    <w:p w:rsidR="009F166C" w:rsidRDefault="009F166C" w:rsidP="00B1233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МБОУ Жемчужненская средняя школа № 1</w:t>
      </w:r>
    </w:p>
    <w:p w:rsidR="009F166C" w:rsidRDefault="009F166C" w:rsidP="00B1233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F166C" w:rsidRDefault="009F166C" w:rsidP="00B1233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F166C" w:rsidRPr="00B12334" w:rsidRDefault="009F166C" w:rsidP="00B12334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DC0FAB">
        <w:rPr>
          <w:rFonts w:ascii="Times New Roman" w:hAnsi="Times New Roman"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12pt;height:390.75pt;visibility:visible">
            <v:imagedata r:id="rId4" o:title=""/>
          </v:shape>
        </w:pict>
      </w:r>
    </w:p>
    <w:sectPr w:rsidR="009F166C" w:rsidRPr="00B12334" w:rsidSect="00B1233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2334"/>
    <w:rsid w:val="001B0C6C"/>
    <w:rsid w:val="004C4283"/>
    <w:rsid w:val="009A0BCD"/>
    <w:rsid w:val="009F166C"/>
    <w:rsid w:val="00B12334"/>
    <w:rsid w:val="00C42865"/>
    <w:rsid w:val="00DC0FAB"/>
    <w:rsid w:val="00E15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D1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123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23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1</Pages>
  <Words>103</Words>
  <Characters>592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Русинович</cp:lastModifiedBy>
  <cp:revision>6</cp:revision>
  <cp:lastPrinted>2013-05-29T01:11:00Z</cp:lastPrinted>
  <dcterms:created xsi:type="dcterms:W3CDTF">2013-05-24T07:25:00Z</dcterms:created>
  <dcterms:modified xsi:type="dcterms:W3CDTF">2013-05-29T01:11:00Z</dcterms:modified>
</cp:coreProperties>
</file>